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A2BD" w14:textId="77777777" w:rsidR="00535962" w:rsidRPr="00F7167E" w:rsidRDefault="00527D32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1F5A934" wp14:editId="5869199D">
                <wp:simplePos x="0" y="0"/>
                <wp:positionH relativeFrom="column">
                  <wp:posOffset>4057650</wp:posOffset>
                </wp:positionH>
                <wp:positionV relativeFrom="paragraph">
                  <wp:posOffset>-571500</wp:posOffset>
                </wp:positionV>
                <wp:extent cx="2082165" cy="701040"/>
                <wp:effectExtent l="0" t="0" r="1333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2165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624910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782653744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438E8DD8" w14:textId="6CBED26C" w:rsidR="00527D32" w:rsidRDefault="00E26116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  <w:r w:rsidRPr="00E26116">
                                                  <w:rPr>
                                                    <w:rStyle w:val="Style2"/>
                                                  </w:rPr>
                                                  <w:t>CEIZTUR-CCC-CP-202</w:t>
                                                </w:r>
                                                <w:r w:rsidR="00094DBB">
                                                  <w:rPr>
                                                    <w:rStyle w:val="Style2"/>
                                                  </w:rPr>
                                                  <w:t>6</w:t>
                                                </w:r>
                                                <w:r w:rsidRPr="00E26116"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EF0E68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  <w:r w:rsidR="00B471C9">
                                                  <w:rPr>
                                                    <w:rStyle w:val="Style2"/>
                                                  </w:rPr>
                                                  <w:t>011</w:t>
                                                </w:r>
                                              </w:p>
                                              <w:p w14:paraId="18FE254A" w14:textId="77777777" w:rsidR="008C6C2D" w:rsidRDefault="008C6C2D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  <w:p w14:paraId="4D65E104" w14:textId="77777777" w:rsidR="00193D97" w:rsidRPr="00527D32" w:rsidRDefault="001124F1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p w14:paraId="4EE46013" w14:textId="77777777" w:rsidR="00130549" w:rsidRPr="00535962" w:rsidRDefault="001124F1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86B40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5A934" id="Group 20" o:spid="_x0000_s1026" style="position:absolute;margin-left:319.5pt;margin-top:-45pt;width:163.9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624910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78265374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438E8DD8" w14:textId="6CBED26C" w:rsidR="00527D32" w:rsidRDefault="00E26116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  <w:r w:rsidRPr="00E26116">
                                            <w:rPr>
                                              <w:rStyle w:val="Style2"/>
                                            </w:rPr>
                                            <w:t>CEIZTUR-CCC-CP-202</w:t>
                                          </w:r>
                                          <w:r w:rsidR="00094DBB">
                                            <w:rPr>
                                              <w:rStyle w:val="Style2"/>
                                            </w:rPr>
                                            <w:t>6</w:t>
                                          </w:r>
                                          <w:r w:rsidRPr="00E26116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EF0E68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B471C9">
                                            <w:rPr>
                                              <w:rStyle w:val="Style2"/>
                                            </w:rPr>
                                            <w:t>011</w:t>
                                          </w:r>
                                        </w:p>
                                        <w:p w14:paraId="18FE254A" w14:textId="77777777" w:rsidR="008C6C2D" w:rsidRDefault="008C6C2D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  <w:p w14:paraId="4D65E104" w14:textId="77777777" w:rsidR="00193D97" w:rsidRPr="00527D32" w:rsidRDefault="001124F1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p w14:paraId="4EE46013" w14:textId="77777777" w:rsidR="00130549" w:rsidRPr="00535962" w:rsidRDefault="001124F1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086B40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527D32">
        <w:rPr>
          <w:noProof/>
        </w:rPr>
        <w:drawing>
          <wp:anchor distT="0" distB="0" distL="114300" distR="114300" simplePos="0" relativeHeight="251699200" behindDoc="0" locked="0" layoutInCell="1" allowOverlap="1" wp14:anchorId="53088130" wp14:editId="0850F086">
            <wp:simplePos x="0" y="0"/>
            <wp:positionH relativeFrom="column">
              <wp:posOffset>-390525</wp:posOffset>
            </wp:positionH>
            <wp:positionV relativeFrom="paragraph">
              <wp:posOffset>-189865</wp:posOffset>
            </wp:positionV>
            <wp:extent cx="2095500" cy="257175"/>
            <wp:effectExtent l="0" t="0" r="0" b="9525"/>
            <wp:wrapNone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27EF3E" wp14:editId="2B11D798">
                <wp:simplePos x="0" y="0"/>
                <wp:positionH relativeFrom="column">
                  <wp:posOffset>-394335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A1A7A" w14:textId="77777777" w:rsidR="004D25CB" w:rsidRPr="00F24FB1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436E96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7EF3E" id="Text Box 26" o:spid="_x0000_s1031" type="#_x0000_t202" style="position:absolute;margin-left:-31.0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DdFS+U4AAAAAoBAAAPAAAAAAAAAAAAAAAAADUEAABkcnMvZG93bnJldi54bWxQSwUGAAAA&#10;AAQABADzAAAAQgUAAAAA&#10;" filled="f" stroked="f">
                <v:textbox inset="0,0,0,0">
                  <w:txbxContent>
                    <w:p w14:paraId="374A1A7A" w14:textId="77777777" w:rsidR="004D25CB" w:rsidRPr="00F24FB1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436E96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04CF4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688B34A" wp14:editId="25530C41">
            <wp:simplePos x="0" y="0"/>
            <wp:positionH relativeFrom="column">
              <wp:posOffset>2360427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09E271" wp14:editId="5C40F82B">
                <wp:simplePos x="0" y="0"/>
                <wp:positionH relativeFrom="column">
                  <wp:posOffset>4834890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3175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285917" w14:textId="77777777" w:rsidR="0026335F" w:rsidRPr="0026335F" w:rsidRDefault="001124F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9E271" id="Text Box 12" o:spid="_x0000_s1032" type="#_x0000_t202" style="position:absolute;margin-left:380.7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VCvt994AAAAJAQAADwAAAAAAAAAAAAAAAAA+BAAAZHJzL2Rvd25yZXYueG1s&#10;UEsFBgAAAAAEAAQA8wAAAEkFAAAAAA==&#10;" filled="f" stroked="f">
                <v:textbox>
                  <w:txbxContent>
                    <w:p w14:paraId="16285917" w14:textId="77777777" w:rsidR="0026335F" w:rsidRPr="0026335F" w:rsidRDefault="001124F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3DA70813" w14:textId="77777777" w:rsidR="00535962" w:rsidRPr="00535962" w:rsidRDefault="002A34F1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7D71D9" wp14:editId="3477DCAC">
                <wp:simplePos x="0" y="0"/>
                <wp:positionH relativeFrom="column">
                  <wp:posOffset>1333500</wp:posOffset>
                </wp:positionH>
                <wp:positionV relativeFrom="paragraph">
                  <wp:posOffset>64770</wp:posOffset>
                </wp:positionV>
                <wp:extent cx="296227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F388C" w14:textId="77777777" w:rsidR="00527D32" w:rsidRPr="00527D32" w:rsidRDefault="001124F1" w:rsidP="00527D32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27D32" w:rsidRPr="00527D32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27893817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D71D9" id="Text Box 16" o:spid="_x0000_s1033" type="#_x0000_t202" style="position:absolute;margin-left:105pt;margin-top:5.1pt;width:233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" stroked="f">
                <v:textbox>
                  <w:txbxContent>
                    <w:p w14:paraId="6DDF388C" w14:textId="77777777" w:rsidR="00527D32" w:rsidRPr="00527D32" w:rsidRDefault="001124F1" w:rsidP="00527D32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27D32" w:rsidRPr="00527D32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27893817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ED8B75" w14:textId="77777777" w:rsidR="00535962" w:rsidRDefault="002A34F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8F2D88" wp14:editId="18D283D7">
                <wp:simplePos x="0" y="0"/>
                <wp:positionH relativeFrom="column">
                  <wp:posOffset>5137150</wp:posOffset>
                </wp:positionH>
                <wp:positionV relativeFrom="paragraph">
                  <wp:posOffset>3810</wp:posOffset>
                </wp:positionV>
                <wp:extent cx="1061720" cy="252095"/>
                <wp:effectExtent l="3175" t="0" r="1905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8BA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04A0D" w:rsidRPr="00604A0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F2D88" id="Text Box 13" o:spid="_x0000_s1034" type="#_x0000_t202" style="position:absolute;margin-left:404.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A2yucfcAAAABwEAAA8AAAAAAAAAAAAAAAAAOwQAAGRycy9kb3ducmV2LnhtbFBLBQYA&#10;AAAABAAEAPMAAABEBQAAAAA=&#10;" filled="f" stroked="f">
                <v:textbox>
                  <w:txbxContent>
                    <w:p w14:paraId="78E78BA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04A0D" w:rsidRPr="00604A0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882E1" wp14:editId="4A61DF48">
                <wp:simplePos x="0" y="0"/>
                <wp:positionH relativeFrom="column">
                  <wp:posOffset>353695</wp:posOffset>
                </wp:positionH>
                <wp:positionV relativeFrom="paragraph">
                  <wp:posOffset>245110</wp:posOffset>
                </wp:positionV>
                <wp:extent cx="4807585" cy="304800"/>
                <wp:effectExtent l="1270" t="1270" r="127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75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A0233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carta de 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aceptación d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designación como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882E1" id="Text Box 18" o:spid="_x0000_s1035" type="#_x0000_t202" style="position:absolute;margin-left:27.85pt;margin-top:19.3pt;width:378.5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" stroked="f">
                <v:textbox>
                  <w:txbxContent>
                    <w:p w14:paraId="42FA0233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carta de 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aceptación d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designación como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30BD71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846F05C" w14:textId="77777777"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14:paraId="447FC806" w14:textId="77777777"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14:paraId="75295668" w14:textId="77777777"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14:paraId="4DE4D7E1" w14:textId="77777777"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14:paraId="5F3AB591" w14:textId="77777777"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14:paraId="6A546BEB" w14:textId="77777777"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14:paraId="43BCF3F5" w14:textId="77777777"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el  Pliego de Condiciones </w:t>
      </w:r>
      <w:r w:rsidR="002A59E5">
        <w:rPr>
          <w:sz w:val="22"/>
          <w:szCs w:val="22"/>
        </w:rPr>
        <w:t xml:space="preserve">Especificas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[…………………..……]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……………….</w:t>
      </w:r>
      <w:r w:rsidRPr="00436E96">
        <w:rPr>
          <w:b/>
          <w:sz w:val="22"/>
          <w:szCs w:val="22"/>
        </w:rPr>
        <w:t>…………].</w:t>
      </w:r>
    </w:p>
    <w:p w14:paraId="42E7D2D3" w14:textId="77777777"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14:paraId="528FB3C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En consecuencia,  me comprometo a cumplir las siguientes funciones:</w:t>
      </w:r>
    </w:p>
    <w:p w14:paraId="6DF1C6CA" w14:textId="77777777"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14:paraId="6F64353B" w14:textId="77777777" w:rsidR="00436E96" w:rsidRPr="002A59E5" w:rsidRDefault="00436E96" w:rsidP="002A59E5">
      <w:pPr>
        <w:pStyle w:val="ListParagraph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14:paraId="725B1064" w14:textId="77777777" w:rsidR="00436E96" w:rsidRPr="002A59E5" w:rsidRDefault="00436E96" w:rsidP="002A59E5">
      <w:pPr>
        <w:pStyle w:val="ListParagraph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14:paraId="2A90C530" w14:textId="77777777"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EE99BD5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14:paraId="330BE23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69F3304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14:paraId="318FDFC5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77886972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14:paraId="4742354C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2037A4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14:paraId="6A75DAB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4653924A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0F20007F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9BFB2EB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14:paraId="2A3FD6B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14:paraId="6E1CC8D3" w14:textId="77777777"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14:paraId="61513625" w14:textId="77777777"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14:paraId="03970E13" w14:textId="77777777"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14:paraId="5503A034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725D8AA" w14:textId="77777777"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EF9AF" w14:textId="77777777" w:rsidR="001124F1" w:rsidRDefault="001124F1" w:rsidP="001007E7">
      <w:pPr>
        <w:spacing w:after="0" w:line="240" w:lineRule="auto"/>
      </w:pPr>
      <w:r>
        <w:separator/>
      </w:r>
    </w:p>
  </w:endnote>
  <w:endnote w:type="continuationSeparator" w:id="0">
    <w:p w14:paraId="3E640225" w14:textId="77777777" w:rsidR="001124F1" w:rsidRDefault="001124F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11F7E" w14:textId="77777777" w:rsidR="001007E7" w:rsidRDefault="002A34F1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1B50F" wp14:editId="407BD652">
              <wp:simplePos x="0" y="0"/>
              <wp:positionH relativeFrom="column">
                <wp:posOffset>4636770</wp:posOffset>
              </wp:positionH>
              <wp:positionV relativeFrom="paragraph">
                <wp:posOffset>-162560</wp:posOffset>
              </wp:positionV>
              <wp:extent cx="1474470" cy="413385"/>
              <wp:effectExtent l="0" t="0" r="381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9010B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E09FA5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1B50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5.1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BTWa734AAAAAoBAAAPAAAAAAAAAAAAAAAAADIEAABkcnMvZG93bnJldi54bWxQSwUGAAAAAAQA&#10;BADzAAAAPwUAAAAA&#10;" filled="f" stroked="f">
              <v:textbox inset="0,0,0,0">
                <w:txbxContent>
                  <w:p w14:paraId="66D9010B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E09FA5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D9CCDF" wp14:editId="639572FB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68FD91" wp14:editId="11D4A395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422C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550455">
                            <w:t>10.</w:t>
                          </w:r>
                          <w:r w:rsidR="00550455">
                            <w:rPr>
                              <w:sz w:val="14"/>
                              <w:lang w:val="es-DO"/>
                            </w:rPr>
                            <w:t>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68FD91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368422C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550455">
                      <w:t>10.</w:t>
                    </w:r>
                    <w:r w:rsidR="00550455">
                      <w:rPr>
                        <w:sz w:val="14"/>
                        <w:lang w:val="es-DO"/>
                      </w:rPr>
                      <w:t>2012</w:t>
                    </w:r>
                  </w:p>
                </w:txbxContent>
              </v:textbox>
            </v:shape>
          </w:pict>
        </mc:Fallback>
      </mc:AlternateContent>
    </w:r>
  </w:p>
  <w:p w14:paraId="7B11FB9D" w14:textId="77777777" w:rsidR="001007E7" w:rsidRDefault="001007E7">
    <w:pPr>
      <w:pStyle w:val="Footer"/>
      <w:rPr>
        <w:rFonts w:ascii="Arial Narrow" w:hAnsi="Arial Narrow"/>
        <w:sz w:val="12"/>
      </w:rPr>
    </w:pPr>
  </w:p>
  <w:p w14:paraId="7BEEA3E0" w14:textId="77777777" w:rsidR="00CA0E82" w:rsidRDefault="00CA0E82">
    <w:pPr>
      <w:pStyle w:val="Footer"/>
      <w:rPr>
        <w:rFonts w:ascii="Arial Narrow" w:hAnsi="Arial Narrow"/>
        <w:sz w:val="12"/>
      </w:rPr>
    </w:pPr>
  </w:p>
  <w:p w14:paraId="0D11D3AC" w14:textId="77777777" w:rsidR="00CA0E82" w:rsidRDefault="00CA0E82">
    <w:pPr>
      <w:pStyle w:val="Footer"/>
      <w:rPr>
        <w:rFonts w:ascii="Arial Narrow" w:hAnsi="Arial Narrow"/>
        <w:sz w:val="12"/>
      </w:rPr>
    </w:pPr>
  </w:p>
  <w:p w14:paraId="7FF2145E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50464C5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27C7" w14:textId="77777777" w:rsidR="001124F1" w:rsidRDefault="001124F1" w:rsidP="001007E7">
      <w:pPr>
        <w:spacing w:after="0" w:line="240" w:lineRule="auto"/>
      </w:pPr>
      <w:r>
        <w:separator/>
      </w:r>
    </w:p>
  </w:footnote>
  <w:footnote w:type="continuationSeparator" w:id="0">
    <w:p w14:paraId="2496F590" w14:textId="77777777" w:rsidR="001124F1" w:rsidRDefault="001124F1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F355" w14:textId="77777777" w:rsidR="004D25CB" w:rsidRDefault="002A34F1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03AF53" wp14:editId="0169D8E0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BD1C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27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27D32" w:rsidRPr="00527D3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03AF5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12BD1C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27D3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527D32" w:rsidRPr="00527D3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429707">
    <w:abstractNumId w:val="0"/>
  </w:num>
  <w:num w:numId="2" w16cid:durableId="237907169">
    <w:abstractNumId w:val="3"/>
  </w:num>
  <w:num w:numId="3" w16cid:durableId="901673688">
    <w:abstractNumId w:val="2"/>
  </w:num>
  <w:num w:numId="4" w16cid:durableId="647706554">
    <w:abstractNumId w:val="4"/>
  </w:num>
  <w:num w:numId="5" w16cid:durableId="1696803718">
    <w:abstractNumId w:val="5"/>
  </w:num>
  <w:num w:numId="6" w16cid:durableId="17409084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0265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 w:cryptProviderType="rsaFull" w:cryptAlgorithmClass="hash" w:cryptAlgorithmType="typeAny" w:cryptAlgorithmSid="4" w:cryptSpinCount="50000" w:hash="KffVEcnZbVmeYt/gFABetCYDVUk=" w:salt="WZX9e9B/Jt8TjQvGguT4I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4494E"/>
    <w:rsid w:val="00044FA8"/>
    <w:rsid w:val="00045479"/>
    <w:rsid w:val="000544FC"/>
    <w:rsid w:val="0006125F"/>
    <w:rsid w:val="000627CA"/>
    <w:rsid w:val="000700D9"/>
    <w:rsid w:val="00071BD7"/>
    <w:rsid w:val="00094DBB"/>
    <w:rsid w:val="000B0DCD"/>
    <w:rsid w:val="000C73D4"/>
    <w:rsid w:val="000D0C18"/>
    <w:rsid w:val="000E339A"/>
    <w:rsid w:val="000E3793"/>
    <w:rsid w:val="000E40D9"/>
    <w:rsid w:val="000E66FF"/>
    <w:rsid w:val="000F7160"/>
    <w:rsid w:val="000F73BD"/>
    <w:rsid w:val="000F7B5F"/>
    <w:rsid w:val="00100079"/>
    <w:rsid w:val="001007E7"/>
    <w:rsid w:val="00101D62"/>
    <w:rsid w:val="001020C0"/>
    <w:rsid w:val="00104432"/>
    <w:rsid w:val="001124F1"/>
    <w:rsid w:val="00130549"/>
    <w:rsid w:val="00132BB3"/>
    <w:rsid w:val="00157600"/>
    <w:rsid w:val="0016722A"/>
    <w:rsid w:val="00167E56"/>
    <w:rsid w:val="00170EC5"/>
    <w:rsid w:val="00181E8D"/>
    <w:rsid w:val="0018447C"/>
    <w:rsid w:val="00191063"/>
    <w:rsid w:val="00193D97"/>
    <w:rsid w:val="0019453E"/>
    <w:rsid w:val="00194FF2"/>
    <w:rsid w:val="00195E6B"/>
    <w:rsid w:val="001A3F92"/>
    <w:rsid w:val="001B28D5"/>
    <w:rsid w:val="001B6EFB"/>
    <w:rsid w:val="001D3433"/>
    <w:rsid w:val="001F73A7"/>
    <w:rsid w:val="002009A7"/>
    <w:rsid w:val="00201761"/>
    <w:rsid w:val="00247AC5"/>
    <w:rsid w:val="00253DBA"/>
    <w:rsid w:val="00254BAF"/>
    <w:rsid w:val="0026335F"/>
    <w:rsid w:val="00271D99"/>
    <w:rsid w:val="00284A22"/>
    <w:rsid w:val="00292EB1"/>
    <w:rsid w:val="00295BD4"/>
    <w:rsid w:val="00295EB5"/>
    <w:rsid w:val="002961B7"/>
    <w:rsid w:val="002A34F1"/>
    <w:rsid w:val="002A4E27"/>
    <w:rsid w:val="002A59E5"/>
    <w:rsid w:val="002B43A0"/>
    <w:rsid w:val="002B46D1"/>
    <w:rsid w:val="002B5F18"/>
    <w:rsid w:val="002B7F6A"/>
    <w:rsid w:val="002C5067"/>
    <w:rsid w:val="002D047D"/>
    <w:rsid w:val="002D451D"/>
    <w:rsid w:val="002E1412"/>
    <w:rsid w:val="002E39FA"/>
    <w:rsid w:val="002E3C01"/>
    <w:rsid w:val="002F7D31"/>
    <w:rsid w:val="00314023"/>
    <w:rsid w:val="00333035"/>
    <w:rsid w:val="00341484"/>
    <w:rsid w:val="00350069"/>
    <w:rsid w:val="00357FFA"/>
    <w:rsid w:val="00392351"/>
    <w:rsid w:val="00392F6D"/>
    <w:rsid w:val="003A4C86"/>
    <w:rsid w:val="003C1353"/>
    <w:rsid w:val="003D6AF0"/>
    <w:rsid w:val="00400DBB"/>
    <w:rsid w:val="00404131"/>
    <w:rsid w:val="0042490F"/>
    <w:rsid w:val="00436E96"/>
    <w:rsid w:val="004379A6"/>
    <w:rsid w:val="0045550B"/>
    <w:rsid w:val="00456C17"/>
    <w:rsid w:val="0046312D"/>
    <w:rsid w:val="0046667A"/>
    <w:rsid w:val="00466B9C"/>
    <w:rsid w:val="00470F3F"/>
    <w:rsid w:val="004839A1"/>
    <w:rsid w:val="00494B17"/>
    <w:rsid w:val="004B30DA"/>
    <w:rsid w:val="004C47BC"/>
    <w:rsid w:val="004D25CB"/>
    <w:rsid w:val="004D2F49"/>
    <w:rsid w:val="004D45A8"/>
    <w:rsid w:val="004E6D12"/>
    <w:rsid w:val="004F2835"/>
    <w:rsid w:val="004F6E65"/>
    <w:rsid w:val="00500DA4"/>
    <w:rsid w:val="00527D32"/>
    <w:rsid w:val="00535962"/>
    <w:rsid w:val="00544A18"/>
    <w:rsid w:val="00550455"/>
    <w:rsid w:val="00557478"/>
    <w:rsid w:val="00581652"/>
    <w:rsid w:val="00587EC0"/>
    <w:rsid w:val="005950DC"/>
    <w:rsid w:val="005E5E83"/>
    <w:rsid w:val="005F4A8E"/>
    <w:rsid w:val="00604A0D"/>
    <w:rsid w:val="00611A07"/>
    <w:rsid w:val="0062592A"/>
    <w:rsid w:val="00637673"/>
    <w:rsid w:val="00643FAC"/>
    <w:rsid w:val="006471AF"/>
    <w:rsid w:val="006506D0"/>
    <w:rsid w:val="00651E48"/>
    <w:rsid w:val="0065420B"/>
    <w:rsid w:val="00665E06"/>
    <w:rsid w:val="00666D56"/>
    <w:rsid w:val="006709BC"/>
    <w:rsid w:val="006745F1"/>
    <w:rsid w:val="00681BB1"/>
    <w:rsid w:val="00693B76"/>
    <w:rsid w:val="006A4558"/>
    <w:rsid w:val="006A6D64"/>
    <w:rsid w:val="006C0C1B"/>
    <w:rsid w:val="006C7458"/>
    <w:rsid w:val="006D2ADB"/>
    <w:rsid w:val="006F567F"/>
    <w:rsid w:val="00725091"/>
    <w:rsid w:val="007621EC"/>
    <w:rsid w:val="007671D9"/>
    <w:rsid w:val="00772A23"/>
    <w:rsid w:val="00780880"/>
    <w:rsid w:val="007B0E1F"/>
    <w:rsid w:val="007B6F6F"/>
    <w:rsid w:val="007C046D"/>
    <w:rsid w:val="007C2731"/>
    <w:rsid w:val="007C3188"/>
    <w:rsid w:val="007D5BBD"/>
    <w:rsid w:val="007F1362"/>
    <w:rsid w:val="00820C9F"/>
    <w:rsid w:val="0082707E"/>
    <w:rsid w:val="008315B0"/>
    <w:rsid w:val="00850C60"/>
    <w:rsid w:val="008A04C0"/>
    <w:rsid w:val="008A0FBD"/>
    <w:rsid w:val="008B102F"/>
    <w:rsid w:val="008B1E04"/>
    <w:rsid w:val="008B3AE5"/>
    <w:rsid w:val="008C388B"/>
    <w:rsid w:val="008C6C2D"/>
    <w:rsid w:val="009079FB"/>
    <w:rsid w:val="00936764"/>
    <w:rsid w:val="00945B80"/>
    <w:rsid w:val="00966EEE"/>
    <w:rsid w:val="009720DA"/>
    <w:rsid w:val="009A29C7"/>
    <w:rsid w:val="009A4854"/>
    <w:rsid w:val="009A4E12"/>
    <w:rsid w:val="009A5065"/>
    <w:rsid w:val="009C3B45"/>
    <w:rsid w:val="009F09EA"/>
    <w:rsid w:val="009F1C3D"/>
    <w:rsid w:val="00A04CF4"/>
    <w:rsid w:val="00A16099"/>
    <w:rsid w:val="00A231BB"/>
    <w:rsid w:val="00A42497"/>
    <w:rsid w:val="00A538E8"/>
    <w:rsid w:val="00A640BD"/>
    <w:rsid w:val="00A641A7"/>
    <w:rsid w:val="00A72F42"/>
    <w:rsid w:val="00A811D2"/>
    <w:rsid w:val="00A83DC8"/>
    <w:rsid w:val="00A87425"/>
    <w:rsid w:val="00AC7755"/>
    <w:rsid w:val="00AD2667"/>
    <w:rsid w:val="00AD7919"/>
    <w:rsid w:val="00AE0BEA"/>
    <w:rsid w:val="00B051C1"/>
    <w:rsid w:val="00B075FB"/>
    <w:rsid w:val="00B144F9"/>
    <w:rsid w:val="00B27C77"/>
    <w:rsid w:val="00B41854"/>
    <w:rsid w:val="00B467AF"/>
    <w:rsid w:val="00B471C9"/>
    <w:rsid w:val="00B62EEF"/>
    <w:rsid w:val="00B72AB2"/>
    <w:rsid w:val="00B84D9A"/>
    <w:rsid w:val="00B97B51"/>
    <w:rsid w:val="00BA0007"/>
    <w:rsid w:val="00BA18BB"/>
    <w:rsid w:val="00BA32BE"/>
    <w:rsid w:val="00BB1D79"/>
    <w:rsid w:val="00BB486C"/>
    <w:rsid w:val="00BC1D0C"/>
    <w:rsid w:val="00BC61BD"/>
    <w:rsid w:val="00BD49A0"/>
    <w:rsid w:val="00BE0B91"/>
    <w:rsid w:val="00BF56C5"/>
    <w:rsid w:val="00C078CB"/>
    <w:rsid w:val="00C16E47"/>
    <w:rsid w:val="00C20E54"/>
    <w:rsid w:val="00C2242A"/>
    <w:rsid w:val="00C22CC7"/>
    <w:rsid w:val="00C22DBE"/>
    <w:rsid w:val="00C5078F"/>
    <w:rsid w:val="00C545FD"/>
    <w:rsid w:val="00C66D08"/>
    <w:rsid w:val="00C7470C"/>
    <w:rsid w:val="00C9557C"/>
    <w:rsid w:val="00CA0E82"/>
    <w:rsid w:val="00CA164C"/>
    <w:rsid w:val="00CA4661"/>
    <w:rsid w:val="00CB3189"/>
    <w:rsid w:val="00CB33D2"/>
    <w:rsid w:val="00CE67A3"/>
    <w:rsid w:val="00D24FA7"/>
    <w:rsid w:val="00D327F1"/>
    <w:rsid w:val="00D45A3E"/>
    <w:rsid w:val="00D54B36"/>
    <w:rsid w:val="00D64696"/>
    <w:rsid w:val="00D709AF"/>
    <w:rsid w:val="00D7705F"/>
    <w:rsid w:val="00D77ECB"/>
    <w:rsid w:val="00D867C0"/>
    <w:rsid w:val="00D90D49"/>
    <w:rsid w:val="00DA69C7"/>
    <w:rsid w:val="00DC5D96"/>
    <w:rsid w:val="00DD37B7"/>
    <w:rsid w:val="00DD4F3E"/>
    <w:rsid w:val="00DF2F36"/>
    <w:rsid w:val="00E13E55"/>
    <w:rsid w:val="00E14BD3"/>
    <w:rsid w:val="00E26116"/>
    <w:rsid w:val="00E3215C"/>
    <w:rsid w:val="00E446DC"/>
    <w:rsid w:val="00E44CAC"/>
    <w:rsid w:val="00E46B33"/>
    <w:rsid w:val="00E576D5"/>
    <w:rsid w:val="00E806AD"/>
    <w:rsid w:val="00E82502"/>
    <w:rsid w:val="00E85019"/>
    <w:rsid w:val="00EA2F84"/>
    <w:rsid w:val="00EA6B34"/>
    <w:rsid w:val="00EA7406"/>
    <w:rsid w:val="00EB65A9"/>
    <w:rsid w:val="00EC0AFB"/>
    <w:rsid w:val="00EC7A93"/>
    <w:rsid w:val="00EE1E7B"/>
    <w:rsid w:val="00EF0E68"/>
    <w:rsid w:val="00F14C9C"/>
    <w:rsid w:val="00F225BF"/>
    <w:rsid w:val="00F24FB1"/>
    <w:rsid w:val="00F26DE4"/>
    <w:rsid w:val="00F47924"/>
    <w:rsid w:val="00F520E8"/>
    <w:rsid w:val="00F53753"/>
    <w:rsid w:val="00F5552E"/>
    <w:rsid w:val="00F64F1A"/>
    <w:rsid w:val="00F7167E"/>
    <w:rsid w:val="00F74150"/>
    <w:rsid w:val="00F7443C"/>
    <w:rsid w:val="00F77360"/>
    <w:rsid w:val="00F831C5"/>
    <w:rsid w:val="00F9504D"/>
    <w:rsid w:val="00FA3AF7"/>
    <w:rsid w:val="00FB0267"/>
    <w:rsid w:val="00FB13A2"/>
    <w:rsid w:val="00FB3F9F"/>
    <w:rsid w:val="00FB4C76"/>
    <w:rsid w:val="00FB54E9"/>
    <w:rsid w:val="00FC2870"/>
    <w:rsid w:val="00FC5F13"/>
    <w:rsid w:val="00FE0422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FDF760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3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F28E48-4B91-41E8-868D-10CDB6373A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E7FCF-EBE4-4D73-95BC-115FA02E0799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2D02362C-FBAE-43D3-ADB4-1F3D0B453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819CD-9749-4DCC-8D31-AC3CA52CB1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78</cp:revision>
  <cp:lastPrinted>2011-03-04T19:07:00Z</cp:lastPrinted>
  <dcterms:created xsi:type="dcterms:W3CDTF">2021-04-22T19:29:00Z</dcterms:created>
  <dcterms:modified xsi:type="dcterms:W3CDTF">2026-04-17T18:51:00Z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